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367D63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1E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67D63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67D63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67D63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6C7B37" w:rsidRDefault="00367D63" w:rsidP="00120769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367D63" w:rsidRPr="006C7B37" w:rsidRDefault="00367D63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90026A" w:rsidRDefault="002F054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9675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0026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 นกน้อย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90026A" w:rsidRDefault="0090026A" w:rsidP="0090026A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90026A" w:rsidRDefault="0090026A" w:rsidP="0090026A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90026A" w:rsidRDefault="002F054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026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90026A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367D63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90026A" w:rsidRDefault="002F054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96755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90026A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90026A" w:rsidRDefault="0090026A" w:rsidP="0090026A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96755D" w:rsidRDefault="0090026A" w:rsidP="0090026A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ทัดดาว พรมสมบูรณ์</w:t>
            </w:r>
          </w:p>
        </w:tc>
        <w:tc>
          <w:tcPr>
            <w:tcW w:w="3686" w:type="dxa"/>
            <w:tcBorders>
              <w:left w:val="nil"/>
            </w:tcBorders>
          </w:tcPr>
          <w:p w:rsidR="0090026A" w:rsidRDefault="00D849B7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026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 w:rsidR="0090026A"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90026A" w:rsidRDefault="0090026A" w:rsidP="0090026A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90026A" w:rsidRDefault="0090026A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2F054A" w:rsidRPr="003B7C5A" w:rsidTr="0048527C">
        <w:trPr>
          <w:gridAfter w:val="1"/>
          <w:wAfter w:w="6" w:type="dxa"/>
          <w:trHeight w:val="1616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367D63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367D63"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367D63"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3B7C5A" w:rsidTr="00367D63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0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4523"/>
            </w:tblGrid>
            <w:tr w:rsidR="00A155E3" w:rsidRPr="003B7C5A" w:rsidTr="0053281E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367D63" w:rsidRPr="003B7C5A" w:rsidTr="0053281E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7D63" w:rsidRPr="00F108FD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7D63" w:rsidRPr="00595A50" w:rsidRDefault="00367D63" w:rsidP="00367D6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95A50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367D63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367D63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67D6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3</w:t>
                  </w:r>
                </w:p>
              </w:tc>
              <w:tc>
                <w:tcPr>
                  <w:tcW w:w="1276" w:type="dxa"/>
                </w:tcPr>
                <w:p w:rsidR="004032BC" w:rsidRPr="00B64E98" w:rsidRDefault="00A17A7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367D63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6052" w:rsidRDefault="001B60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Default="001B60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86.92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B60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2.38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B605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0.1190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90715" w:rsidRPr="003B7C5A" w:rsidTr="00367D63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E90715" w:rsidRPr="00E90715" w:rsidRDefault="00E90715" w:rsidP="00E907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E90715" w:rsidRPr="00E90715" w:rsidRDefault="00E90715" w:rsidP="00E90715">
            <w:pPr>
              <w:tabs>
                <w:tab w:val="left" w:pos="714"/>
                <w:tab w:val="left" w:pos="10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สำนักมาตรฐานและประเมินผลอุดมศึกษา ได้รับงบประมาณตาม พรบ. งบประมาณรายจ่ายประจำปี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พ.ศ. 2562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เป็นจำนวนเงินทั้งสิ้น 27,000,000.- บาท </w:t>
            </w:r>
          </w:p>
          <w:p w:rsidR="00E90715" w:rsidRPr="00E90715" w:rsidRDefault="00E90715" w:rsidP="00E90715">
            <w:pPr>
              <w:tabs>
                <w:tab w:val="left" w:pos="714"/>
                <w:tab w:val="left" w:pos="1060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สำนักมาตรฐานและประเมินผลอุดมศึกษา ได้รับเงินงบประมาณสุทธิหลังโอนเปลี่ยนแปลง 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เดือนมิถุนายน 2562 ณ ไตรมาสที่ 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เป็นเงินทั้งสิ้น 27,000,000.- บาท</w:t>
            </w:r>
          </w:p>
          <w:p w:rsidR="00E90715" w:rsidRPr="00E90715" w:rsidRDefault="00E90715" w:rsidP="00E90715">
            <w:pPr>
              <w:tabs>
                <w:tab w:val="left" w:pos="714"/>
                <w:tab w:val="left" w:pos="106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  <w:t>3.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สำนักมาตรฐานและประเมินผลอุดมศึกษา ได้มีแผนการเบิกจ่ายเงินงบประมาณประจำปี 2562 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ถึงเดือนมิถุนายน 2562 ณ ไตรมาสที่ 3 เป็นเงินทั้งสิ้น 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20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145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755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.- บาท โดยมีผลการเบิกจ่ายจริง เป็นเงิน 17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260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996.85</w:t>
            </w:r>
            <w:r w:rsidRPr="00E907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บาทและมีการก่อหนี้ผูกพันตามสัญญา เป็นเงิน 250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525.8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รวมผลการใช้จ่ายเงินงบประมาณ เป็นเงินทั้งสิ้น17,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511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522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 บาท  ผลการเบิกจ่ายสะสมรวมก่อหนี้ผูกผันคิดเป็นร้อยละ 86.92 ของแผนการเบิกจ่าย ณ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ไตรมาสที่ 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</w:tr>
      <w:tr w:rsidR="00E90715" w:rsidRPr="003B7C5A" w:rsidTr="00367D63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90715" w:rsidRPr="00E90715" w:rsidRDefault="00E90715" w:rsidP="00E907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</w:p>
          <w:p w:rsidR="00E90715" w:rsidRPr="00E90715" w:rsidRDefault="00E90715" w:rsidP="00E90715">
            <w:pPr>
              <w:tabs>
                <w:tab w:val="left" w:pos="703"/>
                <w:tab w:val="left" w:pos="1041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รายงานสภาพการเบิกจ่ายงบประมาณรายจ่าย ประจำปีงบประมาณ พ.ศ. 2562</w:t>
            </w:r>
          </w:p>
          <w:p w:rsidR="00E90715" w:rsidRPr="00E90715" w:rsidRDefault="00E90715" w:rsidP="00E90715">
            <w:pPr>
              <w:tabs>
                <w:tab w:val="left" w:pos="703"/>
                <w:tab w:val="left" w:pos="1041"/>
                <w:tab w:val="left" w:pos="17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รายงานการใช้จ่ายเงินงบประมาณของสำนักมาตรฐานและประเมินผลอุดมศึกษา</w:t>
            </w:r>
          </w:p>
        </w:tc>
      </w:tr>
      <w:tr w:rsidR="00E90715" w:rsidRPr="003B7C5A" w:rsidTr="00367D63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E90715" w:rsidRPr="00E90715" w:rsidRDefault="00E90715" w:rsidP="00E907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E90715" w:rsidRPr="00E90715" w:rsidRDefault="00E90715" w:rsidP="00E90715">
            <w:pPr>
              <w:tabs>
                <w:tab w:val="left" w:pos="72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สาเหตุที่ยังไม่สามารถใช้เงินตามแผนที่วางไว้ได้ เนื่องจากมีปัญหาในการดำเนินการประสานงานเชิญคณะกรรมการพิจารณารับรองวิทยฐานะสถาบันอุดมศึกษาเอกชนที่มีคุณวุฒิตรงตามสาขาวิชาครบทุกสาขาวิชาสำหรับสถาบันอุดมศึกษาที่สำนักมาตรฐานและประเมินผลอุดมศึกษาวางแผนเข้าตรวจประเมินผลเพื่อการรับรองวิทยฐานะสถาบันอุดมศึกษาได้ทันตามกำหนดที่วางไว้ในไตรมาสที่ 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ทำให้การดำเนินการและการเบิกจ่ายของไตรมาสนี้ จึงเลื่อนไปเบิกจ่ายในไตรมาสถัดไปด้วย</w:t>
            </w:r>
          </w:p>
        </w:tc>
      </w:tr>
      <w:tr w:rsidR="00E90715" w:rsidRPr="003B7C5A" w:rsidTr="00367D63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E90715" w:rsidRPr="00E90715" w:rsidRDefault="00E90715" w:rsidP="00E9071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</w:t>
            </w:r>
          </w:p>
          <w:p w:rsidR="00E90715" w:rsidRPr="00E90715" w:rsidRDefault="00E90715" w:rsidP="00E90715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1.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รายงานผลการใช้จ่ายเงินงบประมาณประจำปี 2562 จำแนกตามสำนัก (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) ประจำเดือน 2562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ของกลุ่มงานการเงิน งบประมาณและบัญชี สำนักอำนวยการ</w:t>
            </w:r>
          </w:p>
          <w:p w:rsidR="00E90715" w:rsidRPr="00E90715" w:rsidRDefault="00E90715" w:rsidP="00E90715">
            <w:pPr>
              <w:tabs>
                <w:tab w:val="left" w:pos="720"/>
                <w:tab w:val="left" w:pos="1071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</w:t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รายงานผลการเบิกจ่ายงบประมาณรายจ่ายประจำปีงบประมาณ พ.ศ. 2562 ณ สิ้นไตรมาสที่ </w:t>
            </w:r>
            <w:r w:rsidRPr="00E9071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90715">
              <w:rPr>
                <w:rFonts w:ascii="TH SarabunPSK" w:hAnsi="TH SarabunPSK" w:cs="TH SarabunPSK"/>
                <w:sz w:val="30"/>
                <w:szCs w:val="30"/>
                <w:cs/>
              </w:rPr>
              <w:t>ของกลุ่มติดตามและประเมินผลด้านนโยบายและงบประมาณอุดมศึกษา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569A0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A95" w:rsidRDefault="008A6A95">
      <w:r>
        <w:separator/>
      </w:r>
    </w:p>
  </w:endnote>
  <w:endnote w:type="continuationSeparator" w:id="0">
    <w:p w:rsidR="008A6A95" w:rsidRDefault="008A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A95" w:rsidRDefault="008A6A95">
      <w:r>
        <w:separator/>
      </w:r>
    </w:p>
  </w:footnote>
  <w:footnote w:type="continuationSeparator" w:id="0">
    <w:p w:rsidR="008A6A95" w:rsidRDefault="008A6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ACF" w:rsidRDefault="00B01ACF" w:rsidP="00B01AC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B01ACF" w:rsidRDefault="00B01ACF" w:rsidP="00B01AC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B01ACF" w:rsidRDefault="00B01ACF" w:rsidP="00B01AC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B01ACF" w:rsidRDefault="00B01ACF" w:rsidP="00B01AC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2C97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0769"/>
    <w:rsid w:val="0012187F"/>
    <w:rsid w:val="00130734"/>
    <w:rsid w:val="00135353"/>
    <w:rsid w:val="00154194"/>
    <w:rsid w:val="0018175B"/>
    <w:rsid w:val="00185E58"/>
    <w:rsid w:val="001B140F"/>
    <w:rsid w:val="001B5DAF"/>
    <w:rsid w:val="001B6052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69A0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25980"/>
    <w:rsid w:val="00335C4D"/>
    <w:rsid w:val="003430B3"/>
    <w:rsid w:val="00344219"/>
    <w:rsid w:val="0034641C"/>
    <w:rsid w:val="00356974"/>
    <w:rsid w:val="00367D63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1076"/>
    <w:rsid w:val="00461A3F"/>
    <w:rsid w:val="004640F2"/>
    <w:rsid w:val="00466391"/>
    <w:rsid w:val="0048527C"/>
    <w:rsid w:val="00487609"/>
    <w:rsid w:val="00490606"/>
    <w:rsid w:val="004B1D7E"/>
    <w:rsid w:val="004C3B2B"/>
    <w:rsid w:val="004C5E52"/>
    <w:rsid w:val="004D6C21"/>
    <w:rsid w:val="005047DE"/>
    <w:rsid w:val="00516FD7"/>
    <w:rsid w:val="0053281E"/>
    <w:rsid w:val="005437F6"/>
    <w:rsid w:val="00546DE3"/>
    <w:rsid w:val="0057115A"/>
    <w:rsid w:val="005725B6"/>
    <w:rsid w:val="00580DDD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815ED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A6A95"/>
    <w:rsid w:val="008D27EB"/>
    <w:rsid w:val="008E45ED"/>
    <w:rsid w:val="008E67FD"/>
    <w:rsid w:val="008F2F4D"/>
    <w:rsid w:val="008F792A"/>
    <w:rsid w:val="00900054"/>
    <w:rsid w:val="0090026A"/>
    <w:rsid w:val="00910253"/>
    <w:rsid w:val="00911E5E"/>
    <w:rsid w:val="00922408"/>
    <w:rsid w:val="009332B8"/>
    <w:rsid w:val="009373FD"/>
    <w:rsid w:val="00950334"/>
    <w:rsid w:val="00962371"/>
    <w:rsid w:val="00962B83"/>
    <w:rsid w:val="0096755D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17A7D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27C8"/>
    <w:rsid w:val="00AB4406"/>
    <w:rsid w:val="00AB6FBE"/>
    <w:rsid w:val="00AB78EA"/>
    <w:rsid w:val="00AC2F65"/>
    <w:rsid w:val="00AC3815"/>
    <w:rsid w:val="00AE166A"/>
    <w:rsid w:val="00AF037B"/>
    <w:rsid w:val="00AF0624"/>
    <w:rsid w:val="00AF1D95"/>
    <w:rsid w:val="00B01ACF"/>
    <w:rsid w:val="00B04EAA"/>
    <w:rsid w:val="00B05746"/>
    <w:rsid w:val="00B05B79"/>
    <w:rsid w:val="00B26A52"/>
    <w:rsid w:val="00B5406D"/>
    <w:rsid w:val="00B64E98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36251"/>
    <w:rsid w:val="00D43F4A"/>
    <w:rsid w:val="00D45272"/>
    <w:rsid w:val="00D45D22"/>
    <w:rsid w:val="00D515B3"/>
    <w:rsid w:val="00D52B15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90715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D692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B1F8B7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46190-87DC-4AA8-9E67-1691907B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43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32</cp:revision>
  <cp:lastPrinted>2018-04-05T01:06:00Z</cp:lastPrinted>
  <dcterms:created xsi:type="dcterms:W3CDTF">2019-02-04T07:47:00Z</dcterms:created>
  <dcterms:modified xsi:type="dcterms:W3CDTF">2019-09-03T03:56:00Z</dcterms:modified>
</cp:coreProperties>
</file>